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C8C76" w14:textId="339C6955" w:rsidR="00717D41" w:rsidRDefault="00717D41">
      <w:pPr>
        <w:rPr>
          <w:b/>
          <w:bCs/>
          <w:sz w:val="28"/>
        </w:rPr>
      </w:pPr>
      <w:r>
        <w:rPr>
          <w:b/>
          <w:bCs/>
          <w:sz w:val="28"/>
        </w:rPr>
        <w:t>E</w:t>
      </w:r>
      <w:r w:rsidR="00892EA1">
        <w:rPr>
          <w:b/>
          <w:bCs/>
          <w:sz w:val="28"/>
        </w:rPr>
        <w:t xml:space="preserve"> </w:t>
      </w:r>
      <w:r>
        <w:rPr>
          <w:b/>
          <w:bCs/>
          <w:sz w:val="28"/>
        </w:rPr>
        <w:t>Svardokumenter</w:t>
      </w:r>
    </w:p>
    <w:p w14:paraId="367543E3" w14:textId="7FF3D77A" w:rsidR="00717D41" w:rsidRPr="00811217" w:rsidRDefault="00717D41">
      <w:pPr>
        <w:rPr>
          <w:b/>
          <w:bCs/>
          <w:sz w:val="28"/>
        </w:rPr>
      </w:pPr>
      <w:r w:rsidRPr="00811217">
        <w:rPr>
          <w:b/>
          <w:bCs/>
          <w:sz w:val="28"/>
        </w:rPr>
        <w:t>E4</w:t>
      </w:r>
      <w:r w:rsidR="00C64A2C">
        <w:rPr>
          <w:b/>
          <w:bCs/>
          <w:sz w:val="28"/>
        </w:rPr>
        <w:t xml:space="preserve"> </w:t>
      </w:r>
      <w:r w:rsidRPr="00811217">
        <w:rPr>
          <w:b/>
          <w:bCs/>
          <w:sz w:val="28"/>
        </w:rPr>
        <w:t>Prisskjema: Timepriser for mannskap og maskiner</w:t>
      </w:r>
    </w:p>
    <w:p w14:paraId="4BBA3E13" w14:textId="77777777" w:rsidR="00717D41" w:rsidRPr="00D93C42" w:rsidRDefault="00717D41">
      <w:pPr>
        <w:rPr>
          <w:highlight w:val="lightGray"/>
        </w:rPr>
      </w:pPr>
    </w:p>
    <w:p w14:paraId="3D68946A" w14:textId="72F0459E" w:rsidR="00A47B9A" w:rsidRPr="00811217" w:rsidRDefault="00A47B9A">
      <w:r w:rsidRPr="00811217">
        <w:t>Timepriser for mannskap og maskiner skal være i henhold til konkurransegrunnlagets krav</w:t>
      </w:r>
      <w:r w:rsidR="00E95499">
        <w:t>.</w:t>
      </w:r>
    </w:p>
    <w:p w14:paraId="7B92D1CC" w14:textId="77777777" w:rsidR="00717D41" w:rsidRPr="00D93C42" w:rsidRDefault="00717D41">
      <w:pPr>
        <w:rPr>
          <w:highlight w:val="lightGray"/>
        </w:rPr>
      </w:pPr>
    </w:p>
    <w:p w14:paraId="4A87708D" w14:textId="77777777" w:rsidR="00717D41" w:rsidRPr="00811217" w:rsidRDefault="00717D41">
      <w:r w:rsidRPr="00811217">
        <w:t>Tabellene fylles ut ved innsending av tilbud.</w:t>
      </w:r>
    </w:p>
    <w:p w14:paraId="48F5AB5C" w14:textId="77777777" w:rsidR="00717D41" w:rsidRPr="00D93C42" w:rsidRDefault="00717D41">
      <w:pPr>
        <w:rPr>
          <w:highlight w:val="lightGray"/>
        </w:rPr>
      </w:pPr>
    </w:p>
    <w:p w14:paraId="13BBD5F8" w14:textId="77777777" w:rsidR="00717D41" w:rsidRPr="00811217" w:rsidRDefault="00711C4B">
      <w:pPr>
        <w:rPr>
          <w:b/>
          <w:bCs/>
        </w:rPr>
      </w:pPr>
      <w:r w:rsidRPr="00811217">
        <w:rPr>
          <w:b/>
          <w:bCs/>
        </w:rPr>
        <w:t>Timepriser mannskap</w:t>
      </w:r>
    </w:p>
    <w:p w14:paraId="280C5400" w14:textId="77777777" w:rsidR="00717D41" w:rsidRPr="00D93C42" w:rsidRDefault="00717D41">
      <w:pPr>
        <w:rPr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2"/>
        <w:gridCol w:w="1390"/>
        <w:gridCol w:w="1766"/>
        <w:gridCol w:w="878"/>
        <w:gridCol w:w="2181"/>
      </w:tblGrid>
      <w:tr w:rsidR="00717D41" w:rsidRPr="00D93C42" w14:paraId="6630C0F4" w14:textId="77777777">
        <w:tc>
          <w:tcPr>
            <w:tcW w:w="4068" w:type="dxa"/>
            <w:gridSpan w:val="2"/>
          </w:tcPr>
          <w:p w14:paraId="7BFF53B8" w14:textId="77777777" w:rsidR="00717D41" w:rsidRPr="00811217" w:rsidRDefault="00717D41">
            <w:pPr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0D3BC43D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Timepris</w:t>
            </w:r>
          </w:p>
          <w:p w14:paraId="48E41E85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2739D4B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5866434D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pris</w:t>
            </w:r>
          </w:p>
        </w:tc>
      </w:tr>
      <w:tr w:rsidR="00717D41" w:rsidRPr="00D93C42" w14:paraId="7C60236C" w14:textId="77777777">
        <w:tc>
          <w:tcPr>
            <w:tcW w:w="4068" w:type="dxa"/>
            <w:gridSpan w:val="2"/>
          </w:tcPr>
          <w:p w14:paraId="776744A0" w14:textId="77777777" w:rsidR="00717D41" w:rsidRPr="00D93C42" w:rsidRDefault="00717D41">
            <w:pPr>
              <w:rPr>
                <w:sz w:val="20"/>
                <w:highlight w:val="lightGray"/>
              </w:rPr>
            </w:pPr>
            <w:r w:rsidRPr="00811217">
              <w:rPr>
                <w:sz w:val="20"/>
              </w:rPr>
              <w:t>Mannska</w:t>
            </w:r>
            <w:r w:rsidRPr="00D93C42">
              <w:rPr>
                <w:sz w:val="20"/>
                <w:highlight w:val="lightGray"/>
              </w:rPr>
              <w:t>p</w:t>
            </w:r>
          </w:p>
          <w:p w14:paraId="4FC0B538" w14:textId="77777777" w:rsidR="00717D41" w:rsidRPr="00D93C42" w:rsidRDefault="00717D41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2EF5125E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0ACE5EA4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2A117FCA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  <w:tr w:rsidR="00717D41" w:rsidRPr="00D93C42" w14:paraId="75F80580" w14:textId="77777777">
        <w:tc>
          <w:tcPr>
            <w:tcW w:w="4068" w:type="dxa"/>
            <w:gridSpan w:val="2"/>
            <w:shd w:val="clear" w:color="auto" w:fill="C0C0C0"/>
          </w:tcPr>
          <w:p w14:paraId="0F3BEB89" w14:textId="77777777" w:rsidR="00717D41" w:rsidRPr="00D93C42" w:rsidRDefault="00717D41" w:rsidP="00973675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08C79FA5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D442B3F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6B3BF377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  <w:tr w:rsidR="00717D41" w:rsidRPr="009B0EAC" w14:paraId="4B12F9F8" w14:textId="77777777">
        <w:tc>
          <w:tcPr>
            <w:tcW w:w="4068" w:type="dxa"/>
            <w:gridSpan w:val="2"/>
            <w:shd w:val="clear" w:color="auto" w:fill="C0C0C0"/>
          </w:tcPr>
          <w:p w14:paraId="46F807A5" w14:textId="77777777" w:rsidR="00717D41" w:rsidRPr="009B0EAC" w:rsidRDefault="00717D41">
            <w:pPr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1800" w:type="dxa"/>
            <w:vAlign w:val="center"/>
          </w:tcPr>
          <w:p w14:paraId="344A206E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1ACAED7C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7605797F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</w:tr>
      <w:tr w:rsidR="00717D41" w:rsidRPr="009B0EAC" w14:paraId="6B664E7E" w14:textId="77777777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320C6A3F" w14:textId="77777777" w:rsidR="00717D41" w:rsidRPr="009B0EAC" w:rsidRDefault="00717D41">
            <w:pPr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154D3D9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E4FE0F5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6975E886" w14:textId="77777777" w:rsidR="00717D41" w:rsidRPr="009B0EAC" w:rsidRDefault="00717D41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</w:tr>
      <w:tr w:rsidR="00717D41" w:rsidRPr="00D93C42" w14:paraId="34D85C9A" w14:textId="77777777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4EDE349A" w14:textId="77777777" w:rsidR="00717D41" w:rsidRPr="009B0EAC" w:rsidRDefault="00717D41">
            <w:pPr>
              <w:jc w:val="right"/>
              <w:rPr>
                <w:b/>
                <w:bCs/>
                <w:sz w:val="20"/>
                <w:highlight w:val="lightGray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3D94E976" w14:textId="77777777" w:rsidR="00717D41" w:rsidRPr="00811217" w:rsidRDefault="00717D41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mannskap, eksklusiv overtidstillegg:</w:t>
            </w:r>
          </w:p>
          <w:p w14:paraId="14CD34D4" w14:textId="77777777" w:rsidR="00717D41" w:rsidRPr="00811217" w:rsidRDefault="00717D41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F705E24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</w:tbl>
    <w:p w14:paraId="6B654B65" w14:textId="77777777" w:rsidR="00717D41" w:rsidRPr="00D93C42" w:rsidRDefault="00717D41">
      <w:pPr>
        <w:rPr>
          <w:highlight w:val="lightGray"/>
        </w:rPr>
      </w:pPr>
    </w:p>
    <w:p w14:paraId="280A5E86" w14:textId="77777777" w:rsidR="00717D41" w:rsidRPr="00D93C42" w:rsidRDefault="00717D41">
      <w:pPr>
        <w:rPr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7"/>
        <w:gridCol w:w="1391"/>
        <w:gridCol w:w="1761"/>
        <w:gridCol w:w="878"/>
        <w:gridCol w:w="2180"/>
      </w:tblGrid>
      <w:tr w:rsidR="00717D41" w:rsidRPr="00D93C42" w14:paraId="3AE80676" w14:textId="77777777">
        <w:tc>
          <w:tcPr>
            <w:tcW w:w="4068" w:type="dxa"/>
            <w:gridSpan w:val="2"/>
          </w:tcPr>
          <w:p w14:paraId="30D905D6" w14:textId="77777777" w:rsidR="00711C4B" w:rsidRPr="00811217" w:rsidRDefault="00717D41">
            <w:pPr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Overtidstillegg</w:t>
            </w:r>
          </w:p>
          <w:p w14:paraId="10C19D57" w14:textId="77777777" w:rsidR="00717D41" w:rsidRPr="00811217" w:rsidRDefault="00717D41">
            <w:pPr>
              <w:rPr>
                <w:sz w:val="20"/>
              </w:rPr>
            </w:pPr>
            <w:r w:rsidRPr="00811217">
              <w:rPr>
                <w:sz w:val="20"/>
              </w:rPr>
              <w:t>i forhold til ordinær timesats for mannskap og i forhold til ordinær timesats for maskiner inklusiv fører</w:t>
            </w:r>
            <w:r w:rsidRPr="00811217"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6EBDC7BA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Tillegg</w:t>
            </w:r>
          </w:p>
          <w:p w14:paraId="01A42276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0CAADF6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A806679" w14:textId="77777777" w:rsidR="00717D41" w:rsidRPr="00811217" w:rsidRDefault="00717D41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pris</w:t>
            </w:r>
          </w:p>
        </w:tc>
      </w:tr>
      <w:tr w:rsidR="00717D41" w:rsidRPr="00D93C42" w14:paraId="5DD1C806" w14:textId="77777777">
        <w:tc>
          <w:tcPr>
            <w:tcW w:w="4068" w:type="dxa"/>
            <w:gridSpan w:val="2"/>
          </w:tcPr>
          <w:p w14:paraId="724CBE92" w14:textId="77777777" w:rsidR="00717D41" w:rsidRPr="00D93C42" w:rsidRDefault="00717D41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>a) for vanlig overtidsarbeid</w:t>
            </w:r>
          </w:p>
          <w:p w14:paraId="0537E1DA" w14:textId="77777777" w:rsidR="00717D41" w:rsidRPr="00D93C42" w:rsidRDefault="00717D41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4BE01095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6DE8FA4B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1DD70B1B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  <w:tr w:rsidR="00717D41" w:rsidRPr="00D93C42" w14:paraId="48636153" w14:textId="77777777">
        <w:tc>
          <w:tcPr>
            <w:tcW w:w="4068" w:type="dxa"/>
            <w:gridSpan w:val="2"/>
          </w:tcPr>
          <w:p w14:paraId="53F37761" w14:textId="77777777" w:rsidR="00717D41" w:rsidRPr="00D93C42" w:rsidRDefault="00717D41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>b) hverdager kl 21.00 – 06.00</w:t>
            </w:r>
          </w:p>
          <w:p w14:paraId="3E379EFA" w14:textId="77777777" w:rsidR="00717D41" w:rsidRPr="00D93C42" w:rsidRDefault="00717D41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76DAB562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3F6D6544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62D2B47F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  <w:tr w:rsidR="00717D41" w:rsidRPr="00D93C42" w14:paraId="75D7F609" w14:textId="77777777">
        <w:tc>
          <w:tcPr>
            <w:tcW w:w="4068" w:type="dxa"/>
            <w:gridSpan w:val="2"/>
          </w:tcPr>
          <w:p w14:paraId="27998A4A" w14:textId="77777777" w:rsidR="00717D41" w:rsidRPr="00D93C42" w:rsidRDefault="00717D41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>c) søn- og helligdager (hele døgnet)</w:t>
            </w:r>
          </w:p>
          <w:p w14:paraId="485B0A41" w14:textId="77777777" w:rsidR="00717D41" w:rsidRPr="00D93C42" w:rsidRDefault="00717D41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67A5437E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4A1B177C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0C60BA4E" w14:textId="77777777" w:rsidR="00717D41" w:rsidRPr="00D93C42" w:rsidRDefault="00717D41">
            <w:pPr>
              <w:jc w:val="right"/>
              <w:rPr>
                <w:sz w:val="20"/>
                <w:highlight w:val="lightGray"/>
              </w:rPr>
            </w:pPr>
          </w:p>
        </w:tc>
      </w:tr>
      <w:tr w:rsidR="00717D41" w14:paraId="3CF4C961" w14:textId="77777777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9069DD8" w14:textId="77777777" w:rsidR="00717D41" w:rsidRPr="00D93C42" w:rsidRDefault="00717D41">
            <w:pPr>
              <w:jc w:val="right"/>
              <w:rPr>
                <w:b/>
                <w:bCs/>
                <w:sz w:val="20"/>
                <w:highlight w:val="lightGray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0DE25AF0" w14:textId="77777777" w:rsidR="00717D41" w:rsidRPr="00811217" w:rsidRDefault="00717D41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overtidstillegg:</w:t>
            </w:r>
          </w:p>
          <w:p w14:paraId="3FC75938" w14:textId="77777777" w:rsidR="00717D41" w:rsidRPr="00E95499" w:rsidRDefault="00717D41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DB67D61" w14:textId="77777777" w:rsidR="00717D41" w:rsidRDefault="00717D41">
            <w:pPr>
              <w:jc w:val="right"/>
              <w:rPr>
                <w:sz w:val="20"/>
              </w:rPr>
            </w:pPr>
          </w:p>
        </w:tc>
      </w:tr>
    </w:tbl>
    <w:p w14:paraId="15DE7199" w14:textId="77777777" w:rsidR="00717D41" w:rsidRDefault="00717D41"/>
    <w:p w14:paraId="11B8A884" w14:textId="77777777" w:rsidR="00717D41" w:rsidRDefault="00717D41"/>
    <w:p w14:paraId="742590B0" w14:textId="77777777" w:rsidR="00717D41" w:rsidRDefault="00717D41">
      <w:r>
        <w:br w:type="page"/>
      </w:r>
    </w:p>
    <w:p w14:paraId="602CADBE" w14:textId="77777777" w:rsidR="00717D41" w:rsidRDefault="00717D41">
      <w:pPr>
        <w:rPr>
          <w:b/>
          <w:bCs/>
        </w:rPr>
      </w:pPr>
      <w:r>
        <w:rPr>
          <w:b/>
          <w:bCs/>
        </w:rPr>
        <w:lastRenderedPageBreak/>
        <w:t>Timepriser maskiner</w:t>
      </w:r>
    </w:p>
    <w:p w14:paraId="2D122AF7" w14:textId="77777777" w:rsidR="00717D41" w:rsidRDefault="00717D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5"/>
        <w:gridCol w:w="993"/>
        <w:gridCol w:w="993"/>
        <w:gridCol w:w="526"/>
        <w:gridCol w:w="1098"/>
        <w:gridCol w:w="1063"/>
        <w:gridCol w:w="761"/>
        <w:gridCol w:w="1198"/>
      </w:tblGrid>
      <w:tr w:rsidR="00717D41" w14:paraId="3983741B" w14:textId="77777777">
        <w:tc>
          <w:tcPr>
            <w:tcW w:w="2222" w:type="dxa"/>
          </w:tcPr>
          <w:p w14:paraId="2D071083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03112FB6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455FFC7C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0E65F0B4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77CFD0BA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7A875745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352BDAE4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6E793B29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BDF8809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097289BB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0A1A70DA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33680B3A" w14:textId="77777777" w:rsidR="00717D41" w:rsidRDefault="00717D4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717D41" w14:paraId="32B97BA2" w14:textId="77777777">
        <w:trPr>
          <w:cantSplit/>
        </w:trPr>
        <w:tc>
          <w:tcPr>
            <w:tcW w:w="9003" w:type="dxa"/>
            <w:gridSpan w:val="8"/>
          </w:tcPr>
          <w:p w14:paraId="030A06F4" w14:textId="77777777" w:rsidR="00717D41" w:rsidRDefault="00717D41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717D41" w14:paraId="3FDF7749" w14:textId="77777777">
        <w:tc>
          <w:tcPr>
            <w:tcW w:w="2222" w:type="dxa"/>
            <w:shd w:val="clear" w:color="auto" w:fill="C0C0C0"/>
          </w:tcPr>
          <w:p w14:paraId="10C8CA27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01FFEB8D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51FC283C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1A05F7D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07C192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3DD9F60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837CDCF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23FB0AA1" w14:textId="77777777">
        <w:tc>
          <w:tcPr>
            <w:tcW w:w="2222" w:type="dxa"/>
            <w:shd w:val="clear" w:color="auto" w:fill="C0C0C0"/>
          </w:tcPr>
          <w:p w14:paraId="7AEFF35F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62588B21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79DE687F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45BC579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FB39E2E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8C821C8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0C4ABAE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7071EFD3" w14:textId="77777777">
        <w:tc>
          <w:tcPr>
            <w:tcW w:w="2222" w:type="dxa"/>
            <w:shd w:val="clear" w:color="auto" w:fill="C0C0C0"/>
          </w:tcPr>
          <w:p w14:paraId="70D382D9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7D4FC028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778BAC26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458241E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46E658C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A3A6CC0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E6AC0C4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021E33D" w14:textId="77777777">
        <w:tc>
          <w:tcPr>
            <w:tcW w:w="2222" w:type="dxa"/>
            <w:shd w:val="clear" w:color="auto" w:fill="C0C0C0"/>
          </w:tcPr>
          <w:p w14:paraId="5E0A5C93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4E8E5509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456107BF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672FD2F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467C2E5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BACCEB1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F822DC0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FECDD0C" w14:textId="77777777">
        <w:tc>
          <w:tcPr>
            <w:tcW w:w="2222" w:type="dxa"/>
            <w:shd w:val="clear" w:color="auto" w:fill="C0C0C0"/>
          </w:tcPr>
          <w:p w14:paraId="2F174F63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2C4D5399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2D8CD326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E8D25FC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7F6EB78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6B439E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B1E2E8E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2DE8AE4" w14:textId="77777777">
        <w:tc>
          <w:tcPr>
            <w:tcW w:w="2222" w:type="dxa"/>
            <w:shd w:val="clear" w:color="auto" w:fill="C0C0C0"/>
          </w:tcPr>
          <w:p w14:paraId="0CE8D893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5BC93041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504D17F0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89C225D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DF0AE6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FB1ED79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7F02594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74D97CA7" w14:textId="77777777">
        <w:tc>
          <w:tcPr>
            <w:tcW w:w="2222" w:type="dxa"/>
            <w:shd w:val="clear" w:color="auto" w:fill="C0C0C0"/>
          </w:tcPr>
          <w:p w14:paraId="2E83046D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734D9AE5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033C371C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81AE0A6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A2911FA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4A3943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279C723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511F75D" w14:textId="77777777">
        <w:tc>
          <w:tcPr>
            <w:tcW w:w="2222" w:type="dxa"/>
            <w:shd w:val="clear" w:color="auto" w:fill="C0C0C0"/>
          </w:tcPr>
          <w:p w14:paraId="569004EF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6E1A1ED0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7B1CF12B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05CF622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95B456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D824C19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7AAE2016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1DAF171E" w14:textId="77777777">
        <w:tc>
          <w:tcPr>
            <w:tcW w:w="2222" w:type="dxa"/>
            <w:shd w:val="clear" w:color="auto" w:fill="C0C0C0"/>
          </w:tcPr>
          <w:p w14:paraId="1D4B5892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6E918BD7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60AE96CA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4DB9B93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EC283A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9CFFA08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AB7F141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2AFB1991" w14:textId="77777777">
        <w:tc>
          <w:tcPr>
            <w:tcW w:w="2222" w:type="dxa"/>
            <w:shd w:val="clear" w:color="auto" w:fill="C0C0C0"/>
          </w:tcPr>
          <w:p w14:paraId="61169ED5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3BD82F6A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6F9FCDC5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0A5FDB8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B035F1F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B651BF4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0EE247F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33B2C89F" w14:textId="77777777">
        <w:tc>
          <w:tcPr>
            <w:tcW w:w="2222" w:type="dxa"/>
            <w:shd w:val="clear" w:color="auto" w:fill="C0C0C0"/>
          </w:tcPr>
          <w:p w14:paraId="7E10AC0F" w14:textId="77777777" w:rsidR="00717D41" w:rsidRDefault="00717D41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000" w:type="dxa"/>
            <w:shd w:val="clear" w:color="auto" w:fill="C0C0C0"/>
          </w:tcPr>
          <w:p w14:paraId="60A5BA3A" w14:textId="77777777" w:rsidR="00717D41" w:rsidRDefault="00717D41">
            <w:pPr>
              <w:jc w:val="center"/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1581" w:type="dxa"/>
            <w:gridSpan w:val="2"/>
          </w:tcPr>
          <w:p w14:paraId="50E629CC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8DE5213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3FF6A02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892B70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F845B64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19A2B80" w14:textId="77777777">
        <w:tc>
          <w:tcPr>
            <w:tcW w:w="2222" w:type="dxa"/>
            <w:shd w:val="clear" w:color="auto" w:fill="C0C0C0"/>
          </w:tcPr>
          <w:p w14:paraId="6CC74590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3C4A24B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992F030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5152C38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84E1E77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7F35E99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E80E33C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08B4B95" w14:textId="77777777">
        <w:tc>
          <w:tcPr>
            <w:tcW w:w="2222" w:type="dxa"/>
            <w:shd w:val="clear" w:color="auto" w:fill="C0C0C0"/>
          </w:tcPr>
          <w:p w14:paraId="1283718B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7A7A322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552A3930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E0C2E6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CA1D0EF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6D969CB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DBC6C16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7809A904" w14:textId="77777777">
        <w:tc>
          <w:tcPr>
            <w:tcW w:w="2222" w:type="dxa"/>
            <w:shd w:val="clear" w:color="auto" w:fill="C0C0C0"/>
          </w:tcPr>
          <w:p w14:paraId="7ADF4075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1B8C496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85A8C15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4BCB016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5BC0726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96AF766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7A1DF8A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1576F81C" w14:textId="77777777">
        <w:tc>
          <w:tcPr>
            <w:tcW w:w="2222" w:type="dxa"/>
            <w:shd w:val="clear" w:color="auto" w:fill="C0C0C0"/>
          </w:tcPr>
          <w:p w14:paraId="25A5F045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9FF5D9B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4B6FBA6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AE0B7D6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9F99736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72ABFDF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E0F8BE7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4C09CCCB" w14:textId="77777777">
        <w:tc>
          <w:tcPr>
            <w:tcW w:w="2222" w:type="dxa"/>
            <w:shd w:val="clear" w:color="auto" w:fill="C0C0C0"/>
          </w:tcPr>
          <w:p w14:paraId="1018FFD3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A1AF73A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78B4109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44AF5B8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AC192EC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F2E43F8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CF271F0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0974E885" w14:textId="77777777">
        <w:trPr>
          <w:cantSplit/>
        </w:trPr>
        <w:tc>
          <w:tcPr>
            <w:tcW w:w="9003" w:type="dxa"/>
            <w:gridSpan w:val="8"/>
          </w:tcPr>
          <w:p w14:paraId="2F0261F6" w14:textId="77777777" w:rsidR="00717D41" w:rsidRDefault="00717D41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717D41" w14:paraId="6402DD13" w14:textId="77777777">
        <w:tc>
          <w:tcPr>
            <w:tcW w:w="2222" w:type="dxa"/>
            <w:shd w:val="clear" w:color="auto" w:fill="C0C0C0"/>
          </w:tcPr>
          <w:p w14:paraId="6508FB19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495E48C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56D8901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2DC367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4AE30AA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98DD97A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1DCF07E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40DC4562" w14:textId="77777777">
        <w:tc>
          <w:tcPr>
            <w:tcW w:w="2222" w:type="dxa"/>
            <w:shd w:val="clear" w:color="auto" w:fill="C0C0C0"/>
          </w:tcPr>
          <w:p w14:paraId="5CE810CB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DD9355B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0E0B655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7BF9F49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D4EAD81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E62FC9E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81E935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5C0E2B08" w14:textId="77777777">
        <w:tc>
          <w:tcPr>
            <w:tcW w:w="2222" w:type="dxa"/>
            <w:shd w:val="clear" w:color="auto" w:fill="C0C0C0"/>
          </w:tcPr>
          <w:p w14:paraId="5D5EA41B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2CA820B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7DEB987D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245F1F7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06062A0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CB4826B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3FC2B18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78CCAA9E" w14:textId="77777777">
        <w:tc>
          <w:tcPr>
            <w:tcW w:w="2222" w:type="dxa"/>
            <w:shd w:val="clear" w:color="auto" w:fill="C0C0C0"/>
          </w:tcPr>
          <w:p w14:paraId="2695C0A7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A0C8BFA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E62D056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FDF36E8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14A1695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25123BA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DD468FE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6F96B748" w14:textId="77777777">
        <w:tc>
          <w:tcPr>
            <w:tcW w:w="2222" w:type="dxa"/>
            <w:shd w:val="clear" w:color="auto" w:fill="C0C0C0"/>
          </w:tcPr>
          <w:p w14:paraId="5EBA6123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F2D71BA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7D70C9A1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F41641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106A3B1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6C27C50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E28000C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55A57CB6" w14:textId="77777777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040226B8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C0C0C0"/>
          </w:tcPr>
          <w:p w14:paraId="61940123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05FC8092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2DD273F" w14:textId="77777777" w:rsidR="00717D41" w:rsidRDefault="00717D41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9377D4B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0CE852F" w14:textId="77777777" w:rsidR="00717D41" w:rsidRDefault="00717D41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DD814DF" w14:textId="77777777" w:rsidR="00717D41" w:rsidRDefault="00717D41">
            <w:pPr>
              <w:jc w:val="right"/>
              <w:rPr>
                <w:sz w:val="18"/>
              </w:rPr>
            </w:pPr>
          </w:p>
        </w:tc>
      </w:tr>
      <w:tr w:rsidR="00717D41" w14:paraId="459167FB" w14:textId="77777777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48AE39D1" w14:textId="77777777" w:rsidR="00717D41" w:rsidRDefault="00717D41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5EECEFC0" w14:textId="77777777" w:rsidR="00717D41" w:rsidRDefault="00717D41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42B67703" w14:textId="77777777" w:rsidR="00717D41" w:rsidRDefault="00717D41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D0074E5" w14:textId="77777777" w:rsidR="00717D41" w:rsidRDefault="00717D41">
            <w:pPr>
              <w:jc w:val="right"/>
              <w:rPr>
                <w:sz w:val="18"/>
              </w:rPr>
            </w:pPr>
          </w:p>
        </w:tc>
      </w:tr>
    </w:tbl>
    <w:p w14:paraId="764EEC82" w14:textId="77777777" w:rsidR="00717D41" w:rsidRDefault="00717D41"/>
    <w:p w14:paraId="4CD43FBF" w14:textId="77777777" w:rsidR="00717D41" w:rsidRDefault="00717D41"/>
    <w:p w14:paraId="059E5A6E" w14:textId="77777777" w:rsidR="00717D41" w:rsidRDefault="00717D41"/>
    <w:p w14:paraId="26FFF1D9" w14:textId="77777777" w:rsidR="00717D41" w:rsidRDefault="00717D41">
      <w:pPr>
        <w:rPr>
          <w:b/>
          <w:bCs/>
        </w:rPr>
      </w:pPr>
      <w:r>
        <w:rPr>
          <w:b/>
          <w:bCs/>
        </w:rPr>
        <w:t>Sum mannskap og maskiner</w:t>
      </w:r>
    </w:p>
    <w:p w14:paraId="43EDDB09" w14:textId="77777777" w:rsidR="00717D41" w:rsidRDefault="00717D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0"/>
        <w:gridCol w:w="2517"/>
      </w:tblGrid>
      <w:tr w:rsidR="00717D41" w14:paraId="7B692633" w14:textId="77777777" w:rsidTr="00811217">
        <w:tc>
          <w:tcPr>
            <w:tcW w:w="6260" w:type="dxa"/>
          </w:tcPr>
          <w:p w14:paraId="16F8D3DF" w14:textId="77777777" w:rsidR="00717D41" w:rsidRDefault="00717D41">
            <w:r>
              <w:t>Sum mannskap, eksklusiv overtidstillegg</w:t>
            </w:r>
          </w:p>
          <w:p w14:paraId="62E4BF31" w14:textId="77777777" w:rsidR="00717D41" w:rsidRDefault="00717D41"/>
        </w:tc>
        <w:tc>
          <w:tcPr>
            <w:tcW w:w="2517" w:type="dxa"/>
            <w:vAlign w:val="center"/>
          </w:tcPr>
          <w:p w14:paraId="7C87A8F1" w14:textId="77777777" w:rsidR="00717D41" w:rsidRDefault="00717D41">
            <w:pPr>
              <w:jc w:val="right"/>
            </w:pPr>
          </w:p>
        </w:tc>
      </w:tr>
      <w:tr w:rsidR="00717D41" w14:paraId="79548E92" w14:textId="77777777" w:rsidTr="00811217">
        <w:tc>
          <w:tcPr>
            <w:tcW w:w="6260" w:type="dxa"/>
          </w:tcPr>
          <w:p w14:paraId="0BEB6E16" w14:textId="77777777" w:rsidR="00717D41" w:rsidRDefault="00717D41">
            <w:r>
              <w:t>Sum overtidstillegg</w:t>
            </w:r>
          </w:p>
          <w:p w14:paraId="61EB09B2" w14:textId="77777777" w:rsidR="00717D41" w:rsidRDefault="00717D41"/>
        </w:tc>
        <w:tc>
          <w:tcPr>
            <w:tcW w:w="2517" w:type="dxa"/>
            <w:vAlign w:val="center"/>
          </w:tcPr>
          <w:p w14:paraId="10DFEB5A" w14:textId="77777777" w:rsidR="00717D41" w:rsidRDefault="00717D41">
            <w:pPr>
              <w:jc w:val="right"/>
            </w:pPr>
          </w:p>
        </w:tc>
      </w:tr>
      <w:tr w:rsidR="00717D41" w14:paraId="62944105" w14:textId="77777777" w:rsidTr="00811217">
        <w:tc>
          <w:tcPr>
            <w:tcW w:w="6260" w:type="dxa"/>
            <w:tcBorders>
              <w:bottom w:val="single" w:sz="4" w:space="0" w:color="auto"/>
            </w:tcBorders>
          </w:tcPr>
          <w:p w14:paraId="091759E6" w14:textId="77777777" w:rsidR="00717D41" w:rsidRDefault="00717D41">
            <w:r>
              <w:t>Sum maskiner</w:t>
            </w:r>
          </w:p>
          <w:p w14:paraId="5FE0710B" w14:textId="77777777" w:rsidR="00717D41" w:rsidRDefault="00717D41"/>
        </w:tc>
        <w:tc>
          <w:tcPr>
            <w:tcW w:w="2517" w:type="dxa"/>
            <w:vAlign w:val="center"/>
          </w:tcPr>
          <w:p w14:paraId="405D9E72" w14:textId="77777777" w:rsidR="00717D41" w:rsidRDefault="00717D41">
            <w:pPr>
              <w:jc w:val="right"/>
            </w:pPr>
          </w:p>
        </w:tc>
      </w:tr>
      <w:tr w:rsidR="00717D41" w14:paraId="2CBACA02" w14:textId="77777777" w:rsidTr="00811217">
        <w:tc>
          <w:tcPr>
            <w:tcW w:w="6260" w:type="dxa"/>
            <w:tcBorders>
              <w:left w:val="nil"/>
              <w:bottom w:val="single" w:sz="4" w:space="0" w:color="auto"/>
            </w:tcBorders>
          </w:tcPr>
          <w:p w14:paraId="6C8F5333" w14:textId="77777777" w:rsidR="00717D41" w:rsidRDefault="00717D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5177CB6E" w14:textId="77777777" w:rsidR="00717D41" w:rsidRDefault="00717D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17" w:type="dxa"/>
            <w:vAlign w:val="center"/>
          </w:tcPr>
          <w:p w14:paraId="7BC41732" w14:textId="77777777" w:rsidR="00717D41" w:rsidRDefault="00717D41">
            <w:pPr>
              <w:jc w:val="right"/>
            </w:pPr>
          </w:p>
        </w:tc>
      </w:tr>
    </w:tbl>
    <w:p w14:paraId="14E4777C" w14:textId="1E50B18E" w:rsidR="00717D41" w:rsidRDefault="00717D41"/>
    <w:p w14:paraId="18B8570D" w14:textId="77777777" w:rsidR="00E95499" w:rsidRDefault="00E95499"/>
    <w:tbl>
      <w:tblPr>
        <w:tblW w:w="89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8"/>
        <w:gridCol w:w="5220"/>
      </w:tblGrid>
      <w:tr w:rsidR="00E95499" w14:paraId="6ED2A4E7" w14:textId="77777777" w:rsidTr="00E95499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348E" w14:textId="77777777" w:rsidR="00E95499" w:rsidRDefault="00E95499"/>
          <w:p w14:paraId="34602545" w14:textId="77777777" w:rsidR="00E95499" w:rsidRDefault="00E95499">
            <w: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A14E" w14:textId="77777777" w:rsidR="00E95499" w:rsidRDefault="00E95499"/>
          <w:p w14:paraId="197313FE" w14:textId="77777777" w:rsidR="00E95499" w:rsidRDefault="00E95499"/>
        </w:tc>
      </w:tr>
      <w:tr w:rsidR="00E95499" w14:paraId="6B2665CB" w14:textId="77777777" w:rsidTr="00E95499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2383" w14:textId="77777777" w:rsidR="00E95499" w:rsidRDefault="00E95499"/>
          <w:p w14:paraId="6D181A26" w14:textId="77777777" w:rsidR="00E95499" w:rsidRDefault="00E95499">
            <w:r>
              <w:t>Fullstendig firmanavn:</w:t>
            </w:r>
          </w:p>
        </w:tc>
        <w:tc>
          <w:tcPr>
            <w:tcW w:w="5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02189" w14:textId="77777777" w:rsidR="00E95499" w:rsidRDefault="00E95499"/>
          <w:p w14:paraId="100356D2" w14:textId="77777777" w:rsidR="00E95499" w:rsidRDefault="00E95499"/>
        </w:tc>
      </w:tr>
    </w:tbl>
    <w:p w14:paraId="1BC891D6" w14:textId="77777777" w:rsidR="00717D41" w:rsidRDefault="00717D41"/>
    <w:sectPr w:rsidR="00717D41">
      <w:headerReference w:type="default" r:id="rId11"/>
      <w:footerReference w:type="default" r:id="rId12"/>
      <w:pgSz w:w="11906" w:h="16838"/>
      <w:pgMar w:top="2157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40B31" w14:textId="77777777" w:rsidR="005F0EA9" w:rsidRDefault="005F0EA9">
      <w:r>
        <w:separator/>
      </w:r>
    </w:p>
  </w:endnote>
  <w:endnote w:type="continuationSeparator" w:id="0">
    <w:p w14:paraId="3BAB55B6" w14:textId="77777777" w:rsidR="005F0EA9" w:rsidRDefault="005F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A4C8C" w14:textId="77777777" w:rsidR="00024394" w:rsidRPr="00024394" w:rsidRDefault="00024394" w:rsidP="00024394">
    <w:pPr>
      <w:pStyle w:val="Bunntekst"/>
      <w:rPr>
        <w:sz w:val="16"/>
        <w:szCs w:val="16"/>
      </w:rPr>
    </w:pPr>
    <w:r w:rsidRPr="00024394">
      <w:rPr>
        <w:sz w:val="16"/>
        <w:szCs w:val="16"/>
      </w:rPr>
      <w:t>Maldokument vegoppmerkingskontrakt – Drift og vedlikehold – Over EØS-terskelverdi – 8406 – Åpen anbudskonkurranse.</w:t>
    </w:r>
  </w:p>
  <w:p w14:paraId="5914CD35" w14:textId="682D4037" w:rsidR="000D749C" w:rsidRPr="00024394" w:rsidRDefault="00024394" w:rsidP="00024394">
    <w:pPr>
      <w:pStyle w:val="Bunntekst"/>
    </w:pPr>
    <w:r w:rsidRPr="00024394">
      <w:rPr>
        <w:sz w:val="16"/>
        <w:szCs w:val="16"/>
      </w:rPr>
      <w:t>Versjon 202</w:t>
    </w:r>
    <w:r w:rsidR="001815EF">
      <w:rPr>
        <w:sz w:val="16"/>
        <w:szCs w:val="16"/>
      </w:rPr>
      <w:t>2-01-28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F84A6" w14:textId="77777777" w:rsidR="005F0EA9" w:rsidRDefault="005F0EA9">
      <w:r>
        <w:separator/>
      </w:r>
    </w:p>
  </w:footnote>
  <w:footnote w:type="continuationSeparator" w:id="0">
    <w:p w14:paraId="2D3A53F2" w14:textId="77777777" w:rsidR="005F0EA9" w:rsidRDefault="005F0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ABE9" w14:textId="3B3B2733" w:rsidR="00413A9A" w:rsidRDefault="00413A9A">
    <w:pPr>
      <w:pStyle w:val="Topptekst"/>
      <w:tabs>
        <w:tab w:val="clear" w:pos="9072"/>
        <w:tab w:val="right" w:pos="8820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  <w:t xml:space="preserve">E4 -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E448B4">
      <w:rPr>
        <w:rStyle w:val="Sidetall"/>
        <w:noProof/>
        <w:sz w:val="20"/>
      </w:rPr>
      <w:t>1</w:t>
    </w:r>
    <w:r>
      <w:rPr>
        <w:rStyle w:val="Sidetall"/>
        <w:sz w:val="20"/>
      </w:rPr>
      <w:fldChar w:fldCharType="end"/>
    </w:r>
  </w:p>
  <w:p w14:paraId="3798D6F9" w14:textId="77777777" w:rsidR="00024288" w:rsidRDefault="00024288" w:rsidP="00024288">
    <w:pPr>
      <w:pStyle w:val="Topptekst"/>
      <w:rPr>
        <w:sz w:val="20"/>
      </w:rPr>
    </w:pPr>
    <w:r w:rsidRPr="00416534">
      <w:rPr>
        <w:sz w:val="20"/>
      </w:rPr>
      <w:t>Vegoppmerking</w:t>
    </w:r>
  </w:p>
  <w:p w14:paraId="7D7BD350" w14:textId="0DC57FC9" w:rsidR="00024288" w:rsidRDefault="00024288" w:rsidP="00024288">
    <w:pPr>
      <w:pStyle w:val="Topptekst"/>
      <w:rPr>
        <w:sz w:val="20"/>
      </w:rPr>
    </w:pPr>
    <w:r w:rsidRPr="0072307D">
      <w:rPr>
        <w:sz w:val="20"/>
        <w:highlight w:val="lightGray"/>
      </w:rPr>
      <w:t>Kontraktnavn</w:t>
    </w:r>
    <w:r w:rsidR="00A47B9A">
      <w:rPr>
        <w:sz w:val="20"/>
      </w:rPr>
      <w:t xml:space="preserve"> 202</w:t>
    </w:r>
    <w:r w:rsidR="00A47B9A" w:rsidRPr="00811217">
      <w:rPr>
        <w:sz w:val="20"/>
        <w:highlight w:val="lightGray"/>
      </w:rPr>
      <w:t>å</w:t>
    </w:r>
    <w:r w:rsidR="00A47B9A">
      <w:rPr>
        <w:sz w:val="20"/>
      </w:rPr>
      <w:t xml:space="preserve"> – 202</w:t>
    </w:r>
    <w:r w:rsidR="00A47B9A" w:rsidRPr="00811217">
      <w:rPr>
        <w:sz w:val="20"/>
        <w:highlight w:val="lightGray"/>
      </w:rPr>
      <w:t>å</w:t>
    </w:r>
  </w:p>
  <w:p w14:paraId="1266A17F" w14:textId="77777777" w:rsidR="00413A9A" w:rsidRDefault="00413A9A">
    <w:pPr>
      <w:pStyle w:val="Topptekst"/>
      <w:rPr>
        <w:b/>
        <w:bCs/>
        <w:sz w:val="20"/>
      </w:rPr>
    </w:pPr>
    <w:r>
      <w:rPr>
        <w:b/>
        <w:bCs/>
        <w:sz w:val="20"/>
      </w:rPr>
      <w:t>E Svardokumenter</w:t>
    </w:r>
  </w:p>
  <w:p w14:paraId="064E3B50" w14:textId="675BAE4F" w:rsidR="00413A9A" w:rsidRDefault="00413A9A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>E4 Prisskjema: Timepriser for mannskap og maskiner</w:t>
    </w:r>
    <w:r>
      <w:rPr>
        <w:b/>
        <w:bCs/>
        <w:sz w:val="20"/>
      </w:rPr>
      <w:tab/>
    </w:r>
    <w:r w:rsidR="00024288" w:rsidRPr="00811217">
      <w:rPr>
        <w:sz w:val="20"/>
      </w:rPr>
      <w:t>20</w:t>
    </w:r>
    <w:r w:rsidR="00A47B9A" w:rsidRPr="00811217">
      <w:rPr>
        <w:sz w:val="20"/>
      </w:rPr>
      <w:t>2</w:t>
    </w:r>
    <w:r w:rsidR="00024288">
      <w:rPr>
        <w:sz w:val="20"/>
        <w:highlight w:val="lightGray"/>
      </w:rPr>
      <w:t>å-</w:t>
    </w:r>
    <w:r w:rsidRPr="00711C4B">
      <w:rPr>
        <w:sz w:val="20"/>
        <w:highlight w:val="lightGray"/>
      </w:rPr>
      <w:t>mm</w:t>
    </w:r>
    <w:r>
      <w:rPr>
        <w:sz w:val="20"/>
        <w:highlight w:val="lightGray"/>
      </w:rPr>
      <w:t>-dd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49614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6CC132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9AACB6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6552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48297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86249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0C39A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4CD64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4BAEF3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22885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20B"/>
    <w:rsid w:val="00024288"/>
    <w:rsid w:val="00024394"/>
    <w:rsid w:val="000D749C"/>
    <w:rsid w:val="00135975"/>
    <w:rsid w:val="00161CC7"/>
    <w:rsid w:val="001815EF"/>
    <w:rsid w:val="001D3B5A"/>
    <w:rsid w:val="00254340"/>
    <w:rsid w:val="002E33B9"/>
    <w:rsid w:val="003000EB"/>
    <w:rsid w:val="003600F9"/>
    <w:rsid w:val="003C27C9"/>
    <w:rsid w:val="00413A9A"/>
    <w:rsid w:val="00472890"/>
    <w:rsid w:val="005F0EA9"/>
    <w:rsid w:val="00711C4B"/>
    <w:rsid w:val="00717D41"/>
    <w:rsid w:val="00733468"/>
    <w:rsid w:val="007E7DE2"/>
    <w:rsid w:val="00811217"/>
    <w:rsid w:val="0086288C"/>
    <w:rsid w:val="00892EA1"/>
    <w:rsid w:val="008C195F"/>
    <w:rsid w:val="008F3C27"/>
    <w:rsid w:val="00973675"/>
    <w:rsid w:val="00980BE3"/>
    <w:rsid w:val="009B0EAC"/>
    <w:rsid w:val="00A47B9A"/>
    <w:rsid w:val="00AB120B"/>
    <w:rsid w:val="00BA136A"/>
    <w:rsid w:val="00C64A2C"/>
    <w:rsid w:val="00D20417"/>
    <w:rsid w:val="00D72AFC"/>
    <w:rsid w:val="00D93C42"/>
    <w:rsid w:val="00DC4984"/>
    <w:rsid w:val="00E448B4"/>
    <w:rsid w:val="00E73AA2"/>
    <w:rsid w:val="00E95499"/>
    <w:rsid w:val="00F26F57"/>
    <w:rsid w:val="00FD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A632192"/>
  <w15:docId w15:val="{AFC5914E-95A2-4D72-9C37-96353D22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D3B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D3B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D3B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D3B5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3B5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3B5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3B5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3B5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3B5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customStyle="1" w:styleId="BunntekstTegn">
    <w:name w:val="Bunntekst Tegn"/>
    <w:basedOn w:val="Standardskriftforavsnitt"/>
    <w:link w:val="Bunntekst"/>
    <w:uiPriority w:val="99"/>
    <w:rsid w:val="000D749C"/>
    <w:rPr>
      <w:sz w:val="24"/>
      <w:szCs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024288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47B9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47B9A"/>
    <w:rPr>
      <w:rFonts w:ascii="Segoe UI" w:hAnsi="Segoe UI" w:cs="Segoe UI"/>
      <w:sz w:val="18"/>
      <w:szCs w:val="18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47B9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47B9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47B9A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47B9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47B9A"/>
    <w:rPr>
      <w:b/>
      <w:bCs/>
      <w:lang w:eastAsia="en-US"/>
    </w:rPr>
  </w:style>
  <w:style w:type="paragraph" w:styleId="Avsenderadresse">
    <w:name w:val="envelope return"/>
    <w:basedOn w:val="Normal"/>
    <w:uiPriority w:val="99"/>
    <w:semiHidden/>
    <w:unhideWhenUsed/>
    <w:rsid w:val="001D3B5A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1D3B5A"/>
  </w:style>
  <w:style w:type="paragraph" w:styleId="Bildetekst">
    <w:name w:val="caption"/>
    <w:basedOn w:val="Normal"/>
    <w:next w:val="Normal"/>
    <w:uiPriority w:val="35"/>
    <w:semiHidden/>
    <w:unhideWhenUsed/>
    <w:qFormat/>
    <w:rsid w:val="001D3B5A"/>
    <w:pPr>
      <w:spacing w:after="200"/>
    </w:pPr>
    <w:rPr>
      <w:i/>
      <w:iCs/>
      <w:color w:val="1F497D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1D3B5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rdtekst">
    <w:name w:val="Body Text"/>
    <w:basedOn w:val="Normal"/>
    <w:link w:val="BrdtekstTegn"/>
    <w:uiPriority w:val="99"/>
    <w:semiHidden/>
    <w:unhideWhenUsed/>
    <w:rsid w:val="001D3B5A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1D3B5A"/>
    <w:rPr>
      <w:sz w:val="24"/>
      <w:szCs w:val="24"/>
      <w:lang w:eastAsia="en-US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1D3B5A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1D3B5A"/>
    <w:rPr>
      <w:sz w:val="24"/>
      <w:szCs w:val="24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D3B5A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D3B5A"/>
    <w:rPr>
      <w:sz w:val="24"/>
      <w:szCs w:val="24"/>
      <w:lang w:eastAsia="en-US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1D3B5A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1D3B5A"/>
    <w:rPr>
      <w:sz w:val="24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1D3B5A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1D3B5A"/>
    <w:rPr>
      <w:sz w:val="24"/>
      <w:szCs w:val="24"/>
      <w:lang w:eastAsia="en-US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1D3B5A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1D3B5A"/>
    <w:rPr>
      <w:sz w:val="16"/>
      <w:szCs w:val="16"/>
      <w:lang w:eastAsia="en-US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1D3B5A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1D3B5A"/>
    <w:rPr>
      <w:sz w:val="24"/>
      <w:szCs w:val="24"/>
      <w:lang w:eastAsia="en-US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1D3B5A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1D3B5A"/>
    <w:rPr>
      <w:sz w:val="16"/>
      <w:szCs w:val="16"/>
      <w:lang w:eastAsia="en-US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1D3B5A"/>
  </w:style>
  <w:style w:type="character" w:customStyle="1" w:styleId="DatoTegn">
    <w:name w:val="Dato Tegn"/>
    <w:basedOn w:val="Standardskriftforavsnitt"/>
    <w:link w:val="Dato"/>
    <w:uiPriority w:val="99"/>
    <w:semiHidden/>
    <w:rsid w:val="001D3B5A"/>
    <w:rPr>
      <w:sz w:val="24"/>
      <w:szCs w:val="24"/>
      <w:lang w:eastAsia="en-US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1D3B5A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1D3B5A"/>
    <w:rPr>
      <w:rFonts w:ascii="Segoe UI" w:hAnsi="Segoe UI" w:cs="Segoe UI"/>
      <w:sz w:val="16"/>
      <w:szCs w:val="16"/>
      <w:lang w:eastAsia="en-US"/>
    </w:r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1D3B5A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1D3B5A"/>
    <w:rPr>
      <w:sz w:val="24"/>
      <w:szCs w:val="24"/>
      <w:lang w:eastAsia="en-US"/>
    </w:rPr>
  </w:style>
  <w:style w:type="paragraph" w:styleId="Figurliste">
    <w:name w:val="table of figures"/>
    <w:basedOn w:val="Normal"/>
    <w:next w:val="Normal"/>
    <w:uiPriority w:val="99"/>
    <w:semiHidden/>
    <w:unhideWhenUsed/>
    <w:rsid w:val="001D3B5A"/>
  </w:style>
  <w:style w:type="paragraph" w:styleId="Fotnotetekst">
    <w:name w:val="footnote text"/>
    <w:basedOn w:val="Normal"/>
    <w:link w:val="FotnotetekstTegn"/>
    <w:uiPriority w:val="99"/>
    <w:semiHidden/>
    <w:unhideWhenUsed/>
    <w:rsid w:val="001D3B5A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1D3B5A"/>
    <w:rPr>
      <w:lang w:eastAsia="en-US"/>
    </w:rPr>
  </w:style>
  <w:style w:type="paragraph" w:styleId="Hilsen">
    <w:name w:val="Closing"/>
    <w:basedOn w:val="Normal"/>
    <w:link w:val="HilsenTegn"/>
    <w:uiPriority w:val="99"/>
    <w:semiHidden/>
    <w:unhideWhenUsed/>
    <w:rsid w:val="001D3B5A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1D3B5A"/>
    <w:rPr>
      <w:sz w:val="24"/>
      <w:szCs w:val="24"/>
      <w:lang w:eastAsia="en-US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1D3B5A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1D3B5A"/>
    <w:rPr>
      <w:i/>
      <w:iCs/>
      <w:sz w:val="24"/>
      <w:szCs w:val="24"/>
      <w:lang w:eastAsia="en-US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1D3B5A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1D3B5A"/>
    <w:rPr>
      <w:rFonts w:ascii="Consolas" w:hAnsi="Consolas"/>
      <w:lang w:eastAsia="en-US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1D3B5A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1D3B5A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1D3B5A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1D3B5A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1D3B5A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1D3B5A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1D3B5A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1D3B5A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1D3B5A"/>
    <w:pPr>
      <w:ind w:left="2160" w:hanging="240"/>
    </w:pPr>
  </w:style>
  <w:style w:type="paragraph" w:styleId="Ingenmellomrom">
    <w:name w:val="No Spacing"/>
    <w:uiPriority w:val="1"/>
    <w:qFormat/>
    <w:rsid w:val="001D3B5A"/>
    <w:rPr>
      <w:sz w:val="24"/>
      <w:szCs w:val="24"/>
      <w:lang w:eastAsia="en-US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1D3B5A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1D3B5A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1D3B5A"/>
    <w:pPr>
      <w:spacing w:after="100"/>
      <w:ind w:left="48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B5A"/>
    <w:pPr>
      <w:spacing w:after="100"/>
      <w:ind w:left="72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1D3B5A"/>
    <w:pPr>
      <w:spacing w:after="100"/>
      <w:ind w:left="9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B5A"/>
    <w:pPr>
      <w:spacing w:after="100"/>
      <w:ind w:left="12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1D3B5A"/>
    <w:pPr>
      <w:spacing w:after="100"/>
      <w:ind w:left="144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1D3B5A"/>
    <w:pPr>
      <w:spacing w:after="100"/>
      <w:ind w:left="168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1D3B5A"/>
    <w:pPr>
      <w:spacing w:after="100"/>
      <w:ind w:left="192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1D3B5A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1D3B5A"/>
    <w:rPr>
      <w:sz w:val="24"/>
      <w:szCs w:val="24"/>
      <w:lang w:eastAsia="en-US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1D3B5A"/>
    <w:pPr>
      <w:ind w:left="240" w:hanging="24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1D3B5A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Konvoluttadresse">
    <w:name w:val="envelope address"/>
    <w:basedOn w:val="Normal"/>
    <w:uiPriority w:val="99"/>
    <w:semiHidden/>
    <w:unhideWhenUsed/>
    <w:rsid w:val="001D3B5A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Liste">
    <w:name w:val="List"/>
    <w:basedOn w:val="Normal"/>
    <w:uiPriority w:val="99"/>
    <w:semiHidden/>
    <w:unhideWhenUsed/>
    <w:rsid w:val="001D3B5A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1D3B5A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1D3B5A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1D3B5A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1D3B5A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1D3B5A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1D3B5A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1D3B5A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1D3B5A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1D3B5A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1D3B5A"/>
    <w:pPr>
      <w:ind w:left="720"/>
      <w:contextualSpacing/>
    </w:pPr>
  </w:style>
  <w:style w:type="paragraph" w:styleId="Makrotekst">
    <w:name w:val="macro"/>
    <w:link w:val="MakrotekstTegn"/>
    <w:uiPriority w:val="99"/>
    <w:semiHidden/>
    <w:unhideWhenUsed/>
    <w:rsid w:val="001D3B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1D3B5A"/>
    <w:rPr>
      <w:rFonts w:ascii="Consolas" w:hAnsi="Consolas"/>
      <w:lang w:eastAsia="en-US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1D3B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1D3B5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D3B5A"/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1D3B5A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1D3B5A"/>
    <w:rPr>
      <w:sz w:val="24"/>
      <w:szCs w:val="24"/>
      <w:lang w:eastAsia="en-US"/>
    </w:rPr>
  </w:style>
  <w:style w:type="paragraph" w:styleId="Nummerertliste">
    <w:name w:val="List Number"/>
    <w:basedOn w:val="Normal"/>
    <w:uiPriority w:val="99"/>
    <w:semiHidden/>
    <w:unhideWhenUsed/>
    <w:rsid w:val="001D3B5A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1D3B5A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1D3B5A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1D3B5A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1D3B5A"/>
    <w:pPr>
      <w:numPr>
        <w:numId w:val="5"/>
      </w:numPr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1D3B5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D3B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D3B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D3B5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3B5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3B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3B5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3B5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3B5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1D3B5A"/>
    <w:pPr>
      <w:outlineLvl w:val="9"/>
    </w:pPr>
  </w:style>
  <w:style w:type="paragraph" w:styleId="Punktliste">
    <w:name w:val="List Bullet"/>
    <w:basedOn w:val="Normal"/>
    <w:uiPriority w:val="99"/>
    <w:semiHidden/>
    <w:unhideWhenUsed/>
    <w:rsid w:val="001D3B5A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1D3B5A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1D3B5A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1D3B5A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1D3B5A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1D3B5A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1D3B5A"/>
    <w:rPr>
      <w:rFonts w:ascii="Consolas" w:hAnsi="Consolas"/>
      <w:sz w:val="21"/>
      <w:szCs w:val="21"/>
      <w:lang w:eastAsia="en-US"/>
    </w:rPr>
  </w:style>
  <w:style w:type="paragraph" w:styleId="Sitat">
    <w:name w:val="Quote"/>
    <w:basedOn w:val="Normal"/>
    <w:next w:val="Normal"/>
    <w:link w:val="SitatTegn"/>
    <w:uiPriority w:val="29"/>
    <w:qFormat/>
    <w:rsid w:val="001D3B5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D3B5A"/>
    <w:rPr>
      <w:i/>
      <w:iCs/>
      <w:color w:val="404040" w:themeColor="text1" w:themeTint="BF"/>
      <w:sz w:val="24"/>
      <w:szCs w:val="24"/>
      <w:lang w:eastAsia="en-US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1D3B5A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1D3B5A"/>
    <w:rPr>
      <w:lang w:eastAsia="en-US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3B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3B5A"/>
    <w:rPr>
      <w:i/>
      <w:iCs/>
      <w:color w:val="4F81BD" w:themeColor="accent1"/>
      <w:sz w:val="24"/>
      <w:szCs w:val="24"/>
      <w:lang w:eastAsia="en-US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1D3B5A"/>
    <w:rPr>
      <w:rFonts w:asciiTheme="majorHAnsi" w:eastAsiaTheme="majorEastAsia" w:hAnsiTheme="majorHAnsi" w:cstheme="majorBidi"/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1D3B5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D3B5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1D3B5A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1D3B5A"/>
    <w:rPr>
      <w:sz w:val="24"/>
      <w:szCs w:val="24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D3B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D3B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Vanliginnrykk">
    <w:name w:val="Normal Indent"/>
    <w:basedOn w:val="Normal"/>
    <w:uiPriority w:val="99"/>
    <w:semiHidden/>
    <w:unhideWhenUsed/>
    <w:rsid w:val="001D3B5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2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E4_Prisskjema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Props1.xml><?xml version="1.0" encoding="utf-8"?>
<ds:datastoreItem xmlns:ds="http://schemas.openxmlformats.org/officeDocument/2006/customXml" ds:itemID="{7B69C9B8-61D3-4A91-A0F5-392D6434FCDA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eae3e8e-208c-4b8a-be05-3e30f474ae0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6AAB2EB-E529-43CE-86C2-1F2D481D17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6D2835-825E-4362-AD2A-0718A3588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FAC12D-51AF-495B-8694-303BCD0B435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R763V_E4_Prisskjema_20161201</Template>
  <TotalTime>2</TotalTime>
  <Pages>2</Pages>
  <Words>152</Words>
  <Characters>993</Characters>
  <Application>Microsoft Office Word</Application>
  <DocSecurity>0</DocSecurity>
  <Lines>270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5</cp:revision>
  <cp:lastPrinted>2022-12-21T14:30:00Z</cp:lastPrinted>
  <dcterms:created xsi:type="dcterms:W3CDTF">2022-01-28T11:11:00Z</dcterms:created>
  <dcterms:modified xsi:type="dcterms:W3CDTF">2022-12-21T14:30:00Z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4600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2022-12-21T14:30:17Z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8b9763a1-9e3a-4f8d-a9aa-0740a864e8c7</vt:lpwstr>
  </property>
  <property fmtid="{D5CDD505-2E9C-101B-9397-08002B2CF9AE}" pid="25" name="MSIP_Label_86eae731-f11e-4017-952e-3dce43580afc_ContentBits">
    <vt:lpwstr>0</vt:lpwstr>
  </property>
</Properties>
</file>